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4DF93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TOMSET</w:t>
      </w:r>
      <w:r>
        <w:rPr>
          <w:rFonts w:cs="Times New Roman"/>
          <w:szCs w:val="24"/>
          <w:lang w:val="en-GB"/>
        </w:rPr>
        <w:t xml:space="preserve"> 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1EB1C419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Salehurst</w:t>
      </w:r>
      <w:proofErr w:type="spellEnd"/>
      <w:r>
        <w:rPr>
          <w:rFonts w:cs="Times New Roman"/>
          <w:szCs w:val="24"/>
          <w:lang w:val="en-GB"/>
        </w:rPr>
        <w:t>, Sussex. Husbandman.</w:t>
      </w:r>
    </w:p>
    <w:p w14:paraId="24BCC7AE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</w:p>
    <w:p w14:paraId="79451FF5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</w:p>
    <w:p w14:paraId="6BE7F5F8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Flymche</w:t>
      </w:r>
      <w:proofErr w:type="spellEnd"/>
      <w:r>
        <w:rPr>
          <w:rFonts w:cs="Times New Roman"/>
          <w:szCs w:val="24"/>
          <w:lang w:val="en-GB"/>
        </w:rPr>
        <w:t>(q.v.) brought a plaint of trespass against him and 32 others.</w:t>
      </w:r>
    </w:p>
    <w:p w14:paraId="3CD42C58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2B6128C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</w:p>
    <w:p w14:paraId="0DF251E4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</w:p>
    <w:p w14:paraId="243C40D1" w14:textId="77777777" w:rsidR="00D81AD3" w:rsidRDefault="00D81AD3" w:rsidP="00D81AD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7E33E2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4317" w14:textId="77777777" w:rsidR="00D81AD3" w:rsidRDefault="00D81AD3" w:rsidP="009139A6">
      <w:r>
        <w:separator/>
      </w:r>
    </w:p>
  </w:endnote>
  <w:endnote w:type="continuationSeparator" w:id="0">
    <w:p w14:paraId="0E745628" w14:textId="77777777" w:rsidR="00D81AD3" w:rsidRDefault="00D81A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021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4F9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2AE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673EF" w14:textId="77777777" w:rsidR="00D81AD3" w:rsidRDefault="00D81AD3" w:rsidP="009139A6">
      <w:r>
        <w:separator/>
      </w:r>
    </w:p>
  </w:footnote>
  <w:footnote w:type="continuationSeparator" w:id="0">
    <w:p w14:paraId="0F58C32B" w14:textId="77777777" w:rsidR="00D81AD3" w:rsidRDefault="00D81A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9E5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79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1B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D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1AD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7062E"/>
  <w15:chartTrackingRefBased/>
  <w15:docId w15:val="{B9935BB8-CFA0-4BFD-B9A5-76466604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1A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2024-01-10T14:49:00Z</dcterms:created>
  <dcterms:modified xsi:type="dcterms:W3CDTF">2024-01-10T14:49:00Z</dcterms:modified>
</cp:coreProperties>
</file>